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1ec92e" w14:textId="e1ec92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4B6E5E">
      <w:pPr>
        <w:jc w:val="center"/>
        <w:rPr>
          <w:rFonts w:cs="Arial"/>
          <w:b/>
        </w:rPr>
      </w:pPr>
      <w:r w:rsidRPr="004B6E5E">
        <w:rPr>
          <w:rFonts w:cs="Arial"/>
          <w:b/>
        </w:rPr>
        <w:t>V. M. PROJECTS j.d.o.o. Pula. Kolhiđanska ulica 4, OIB: 18232591782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3C123C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4B6E5E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B6E5E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4B6E5E">
        <w:rPr>
          <w:rFonts w:cs="Arial"/>
        </w:rPr>
        <w:t>travnja</w:t>
      </w:r>
      <w:r w:rsidR="00866BF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4B6E5E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66BF7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B6E5E">
        <w:rPr>
          <w:rFonts w:cs="Arial"/>
        </w:rPr>
        <w:t>14.925,18</w:t>
      </w:r>
      <w:r w:rsidRPr="00BE62FB">
        <w:rPr>
          <w:rFonts w:cs="Arial"/>
        </w:rPr>
        <w:t xml:space="preserve"> kn. </w:t>
      </w:r>
      <w:r w:rsidR="004B6E5E">
        <w:rPr>
          <w:rFonts w:cs="Arial"/>
        </w:rPr>
        <w:t xml:space="preserve">Na današnji dan blokada iznosi 14.981,87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3C123C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3C123C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3C123C" w:rsidP="003C123C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</w:t>
      </w:r>
    </w:p>
    <w:p w:rsidR="004F3811" w:rsidP="003C123C" w:rsidRDefault="004F3811">
      <w:pPr>
        <w:ind w:left="1416" w:hanging="1416"/>
        <w:jc w:val="center"/>
        <w:rPr>
          <w:rFonts w:ascii="Times New Roman" w:hAnsi="Times New Roman"/>
          <w:b/>
        </w:rPr>
      </w:pPr>
      <w:r w:rsidRPr="00BE62FB">
        <w:rPr>
          <w:rFonts w:cs="Arial"/>
        </w:rPr>
        <w:t>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3C123C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4B6E5E" w:rsidP="004B6E5E" w:rsidRDefault="004B6E5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135/2022-10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B6E5E">
      <w:rPr>
        <w:rFonts w:ascii="Arial" w:hAnsi="Arial" w:cs="Arial"/>
      </w:rPr>
      <w:t>135/2022-10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23C"/>
    <w:rsid w:val="003E49B3"/>
    <w:rsid w:val="004142F2"/>
    <w:rsid w:val="0046778E"/>
    <w:rsid w:val="00471E38"/>
    <w:rsid w:val="004B6E5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936AA"/>
    <w:rsid w:val="008B3034"/>
    <w:rsid w:val="008C0427"/>
    <w:rsid w:val="008E217E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E21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21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217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217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217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St-135/2022-10</izvorni_sadrzaj>
    <derivirana_varijabla naziv="DomainObject.Zapisnik.Oznaka_1">St-135/2022-10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2022.</izvorni_sadrzaj>
    <derivirana_varijabla naziv="DomainObject.Predmet.DatumIzradeOptuznogAkta_1">1. travnja 2022.</derivirana_varijabla>
  </DomainObject.Predmet.DatumIzradeOptuznogAkta>
  <DomainObject.Predmet.DatumIzradeOptuznogAktaFormated>
    <izvorni_sadrzaj>1.4.2022.</izvorni_sadrzaj>
    <derivirana_varijabla naziv="DomainObject.Predmet.DatumIzradeOptuznogAktaFormated_1">1.4.2022.</derivirana_varijabla>
  </DomainObject.Predmet.DatumIzradeOptuznogAktaFormated>
  <DomainObject.Predmet.DatumOsnivanja>
    <izvorni_sadrzaj>1. travnja 2022.</izvorni_sadrzaj>
    <derivirana_varijabla naziv="DomainObject.Predmet.DatumOsnivanja_1">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2022.</izvorni_sadrzaj>
    <derivirana_varijabla naziv="DomainObject.Predmet.DatumPrimitkaOptuznogAkta_1">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St-135/2022</izvorni_sadrzaj>
    <derivirana_varijabla naziv="DomainObject.Predmet.OznakaBroj_1">St-135/2022</derivirana_varijabla>
  </DomainObject.Predmet.OznakaBroj>
  <DomainObject.Predmet.OznakaBrojOptuznogAkta>
    <izvorni_sadrzaj>04-06-22-1793</izvorni_sadrzaj>
    <derivirana_varijabla naziv="DomainObject.Predmet.OznakaBrojOptuznogAkta_1">04-06-22-1793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PROJECTS j.d.o.o. PULA zastupanog po punomoćniku Vladislav Horvat</izvorni_sadrzaj>
    <derivirana_varijabla naziv="DomainObject.Predmet.ProtustrankaFormated_1">  V.M. PROJECTS j.d.o.o. PULA zastupanog po punomoćniku Vladislav Horvat</derivirana_varijabla>
  </DomainObject.Predmet.ProtustrankaFormated>
  <DomainObject.Predmet.ProtustrankaFormatedOIB>
    <izvorni_sadrzaj>  V.M. PROJECTS j.d.o.o. PULA, OIB 18232591782 zastupanog po punomoćniku Vladislav Horvat</izvorni_sadrzaj>
    <derivirana_varijabla naziv="DomainObject.Predmet.ProtustrankaFormatedOIB_1">  V.M. PROJECTS j.d.o.o. PULA, OIB 18232591782 zastupanog po punomoćniku Vladislav Horvat</derivirana_varijabla>
  </DomainObject.Predmet.ProtustrankaFormatedOIB>
  <DomainObject.Predmet.ProtustrankaFormatedWithAdress>
    <izvorni_sadrzaj> V.M. PROJECTS j.d.o.o. PULA, Kolhiđanska ulica 4, 52100 Pula zastupanog po punomoćniku Vladislav Horvat</izvorni_sadrzaj>
    <derivirana_varijabla naziv="DomainObject.Predmet.ProtustrankaFormatedWithAdress_1"> V.M. PROJECTS j.d.o.o. PULA, Kolhiđanska ulica 4, 52100 Pula zastupanog po punomoćniku Vladislav Horvat</derivirana_varijabla>
  </DomainObject.Predmet.ProtustrankaFormatedWithAdress>
  <DomainObject.Predmet.ProtustrankaFormatedWithAdressOIB>
    <izvorni_sadrzaj> V.M. PROJECTS j.d.o.o. PULA, OIB 18232591782, Kolhiđanska ulica 4, 52100 Pula zastupanog po punomoćniku Vladislav Horvat</izvorni_sadrzaj>
    <derivirana_varijabla naziv="DomainObject.Predmet.ProtustrankaFormatedWithAdressOIB_1"> V.M. PROJECTS j.d.o.o. PULA, OIB 18232591782, Kolhiđanska ulica 4, 52100 Pula zastupanog po punomoćniku Vladislav Horvat</derivirana_varijabla>
  </DomainObject.Predmet.ProtustrankaFormatedWithAdressOIB>
  <DomainObject.Predmet.ProtustrankaWithAdress>
    <izvorni_sadrzaj>V.M. PROJECTS j.d.o.o. PULA Kolhiđanska ulica 4, 52100 Pula</izvorni_sadrzaj>
    <derivirana_varijabla naziv="DomainObject.Predmet.ProtustrankaWithAdress_1">V.M. PROJECTS j.d.o.o. PULA Kolhiđanska ulica 4, 52100 Pula</derivirana_varijabla>
  </DomainObject.Predmet.ProtustrankaWithAdress>
  <DomainObject.Predmet.ProtustrankaWithAdressOIB>
    <izvorni_sadrzaj>V.M. PROJECTS j.d.o.o. PULA, OIB 18232591782, Kolhiđanska ulica 4, 52100 Pula</izvorni_sadrzaj>
    <derivirana_varijabla naziv="DomainObject.Predmet.ProtustrankaWithAdressOIB_1">V.M. PROJECTS j.d.o.o. PULA, OIB 18232591782, Kolhiđanska ulica 4, 52100 Pula</derivirana_varijabla>
  </DomainObject.Predmet.ProtustrankaWithAdressOIB>
  <DomainObject.Predmet.ProtustrankaNazivFormated>
    <izvorni_sadrzaj>V.M. PROJECTS j.d.o.o. PULA</izvorni_sadrzaj>
    <derivirana_varijabla naziv="DomainObject.Predmet.ProtustrankaNazivFormated_1">V.M. PROJECTS j.d.o.o. PULA</derivirana_varijabla>
  </DomainObject.Predmet.ProtustrankaNazivFormated>
  <DomainObject.Predmet.ProtustrankaNazivFormatedOIB>
    <izvorni_sadrzaj>V.M. PROJECTS j.d.o.o. PULA, OIB 18232591782</izvorni_sadrzaj>
    <derivirana_varijabla naziv="DomainObject.Predmet.ProtustrankaNazivFormatedOIB_1">V.M. PROJECTS j.d.o.o. PULA, OIB 18232591782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14925.18</izvorni_sadrzaj>
    <derivirana_varijabla naziv="DomainObject.Predmet.TrenutnaVrijednost_1">14925.18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V.M. PROJECTS j.d.o.o. PULA zastupanog po punomoćniku Vladislav Horvat</item>
    </izvorni_sadrzaj>
    <derivirana_varijabla naziv="DomainObject.Predmet.ProtuStrankaListFormated_1">
      <item>V.M. PROJECTS j.d.o.o. PULA zastupanog po punomoćniku Vladislav Horvat</item>
    </derivirana_varijabla>
  </DomainObject.Predmet.ProtuStrankaListFormated>
  <DomainObject.Predmet.ProtuStrankaListFormatedOIB>
    <izvorni_sadrzaj>
      <item>V.M. PROJECTS j.d.o.o. PULA, OIB 18232591782 zastupanog po punomoćniku Vladislav Horvat</item>
    </izvorni_sadrzaj>
    <derivirana_varijabla naziv="DomainObject.Predmet.ProtuStrankaListFormatedOIB_1">
      <item>V.M. PROJECTS j.d.o.o. PULA, OIB 18232591782 zastupanog po punomoćniku Vladislav Horvat</item>
    </derivirana_varijabla>
  </DomainObject.Predmet.ProtuStrankaListFormatedOIB>
  <DomainObject.Predmet.ProtuStrankaListFormatedWithAdress>
    <izvorni_sadrzaj>
      <item>V.M. PROJECTS j.d.o.o. PULA, Kolhiđanska ulica 4, 52100 Pula zastupanog po punomoćniku Vladislav Horvat</item>
    </izvorni_sadrzaj>
    <derivirana_varijabla naziv="DomainObject.Predmet.ProtuStrankaListFormatedWithAdress_1">
      <item>V.M. PROJECTS j.d.o.o. PULA, Kolhiđanska ulica 4, 52100 Pula zastupanog po punomoćniku Vladislav Horvat</item>
    </derivirana_varijabla>
  </DomainObject.Predmet.ProtuStrankaListFormatedWithAdress>
  <DomainObject.Predmet.ProtuStrankaListFormatedWithAdressOIB>
    <izvorni_sadrzaj>
      <item>V.M. PROJECTS j.d.o.o. PULA, OIB 18232591782, Kolhiđanska ulica 4, 52100 Pula zastupanog po punomoćniku Vladislav Horvat</item>
    </izvorni_sadrzaj>
    <derivirana_varijabla naziv="DomainObject.Predmet.ProtuStrankaListFormatedWithAdressOIB_1">
      <item>V.M. PROJECTS j.d.o.o. PULA, OIB 18232591782, Kolhiđanska ulica 4, 52100 Pula zastupanog po punomoćniku Vladislav Horvat</item>
    </derivirana_varijabla>
  </DomainObject.Predmet.ProtuStrankaListFormatedWithAdressOIB>
  <DomainObject.Predmet.ProtuStrankaListNazivFormated>
    <izvorni_sadrzaj>
      <item>V.M. PROJECTS j.d.o.o. PULA</item>
    </izvorni_sadrzaj>
    <derivirana_varijabla naziv="DomainObject.Predmet.ProtuStrankaListNazivFormated_1">
      <item>V.M. PROJECTS j.d.o.o. PULA</item>
    </derivirana_varijabla>
  </DomainObject.Predmet.ProtuStrankaListNazivFormated>
  <DomainObject.Predmet.ProtuStrankaListNazivFormatedOIB>
    <izvorni_sadrzaj>
      <item>V.M. PROJECTS j.d.o.o. PULA, OIB 18232591782</item>
    </izvorni_sadrzaj>
    <derivirana_varijabla naziv="DomainObject.Predmet.ProtuStrankaListNazivFormatedOIB_1">
      <item>V.M. PROJECTS j.d.o.o. PULA, OIB 18232591782</item>
    </derivirana_varijabla>
  </DomainObject.Predmet.ProtuStrankaListNazivFormatedOIB>
  <DomainObject.Predmet.OstaliListFormated>
    <izvorni_sadrzaj>
      <item>Vladislav Horvat punomoćnik sudionika u postupku V.M. PROJECTS j.d.o.o. PULA</item>
    </izvorni_sadrzaj>
    <derivirana_varijabla naziv="DomainObject.Predmet.OstaliListFormated_1">
      <item>Vladislav Horvat punomoćnik sudionika u postupku V.M. PROJECTS j.d.o.o. PULA</item>
    </derivirana_varijabla>
  </DomainObject.Predmet.OstaliListFormated>
  <DomainObject.Predmet.OstaliListFormatedOIB>
    <izvorni_sadrzaj>
      <item>Vladislav Horvat, OIB 62407151527 punomoćnik sudionika u postupku V.M. PROJECTS j.d.o.o. PULA</item>
    </izvorni_sadrzaj>
    <derivirana_varijabla naziv="DomainObject.Predmet.OstaliListFormatedOIB_1">
      <item>Vladislav Horvat, OIB 62407151527 punomoćnik sudionika u postupku V.M. PROJECTS j.d.o.o. PULA</item>
    </derivirana_varijabla>
  </DomainObject.Predmet.OstaliListFormatedOIB>
  <DomainObject.Predmet.OstaliListFormatedWithAdress>
    <izvorni_sadrzaj>
      <item>Vladislav Horvat, Kolhiđanska Ulica 4, 52100 Pula punomoćnik sudionika u postupku V.M. PROJECTS j.d.o.o. PULA</item>
    </izvorni_sadrzaj>
    <derivirana_varijabla naziv="DomainObject.Predmet.OstaliListFormatedWithAdress_1">
      <item>Vladislav Horvat, Kolhiđanska Ulica 4, 52100 Pula punomoćnik sudionika u postupku V.M. PROJECTS j.d.o.o. PULA</item>
    </derivirana_varijabla>
  </DomainObject.Predmet.OstaliListFormatedWithAdress>
  <DomainObject.Predmet.OstaliListFormatedWithAdressOIB>
    <izvorni_sadrzaj>
      <item>Vladislav Horvat, OIB 62407151527, Kolhiđanska Ulica 4, 52100 Pula punomoćnik sudionika u postupku V.M. PROJECTS j.d.o.o. PULA</item>
    </izvorni_sadrzaj>
    <derivirana_varijabla naziv="DomainObject.Predmet.OstaliListFormatedWithAdressOIB_1">
      <item>Vladislav Horvat, OIB 62407151527, Kolhiđanska Ulica 4, 52100 Pula punomoćnik sudionika u postupku V.M. PROJECTS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St-135/2022-10</izvorni_sadrzaj>
    <derivirana_varijabla naziv="DomainObject.PoslovniBrojDokumenta_1">St-135/2022-10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V.M. PROJECTS j.d.o.o. PULA</izvorni_sadrzaj>
    <derivirana_varijabla naziv="DomainObject.Predmet.ProtustrankaIDrugi_1">V.M. PROJECTS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V.M. PROJECTS j.d.o.o. PULA, OIB 18232591782, Kolhiđanska ulica 4, 52100 Pula</izvorni_sadrzaj>
    <derivirana_varijabla naziv="DomainObject.Predmet.ProtustrankaIDrugiAdressOIB_1">V.M. PROJECTS j.d.o.o. PULA, OIB 18232591782, Kolhiđanska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PROJECTS j.d.o.o. PULA</item>
      <item>Financijska agencija (FINA)</item>
      <item>Vladislav Horvat</item>
    </izvorni_sadrzaj>
    <derivirana_varijabla naziv="DomainObject.Predmet.SudioniciListNaziv_1">
      <item>V.M. PROJECTS j.d.o.o. PULA</item>
      <item>Financijska agencija (FINA)</item>
      <item>Vladislav Horvat</item>
    </derivirana_varijabla>
  </DomainObject.Predmet.SudioniciListNaziv>
  <DomainObject.Predmet.SudioniciListAdressOIB>
    <izvorni_sadrzaj>
      <item>V.M. PROJECTS j.d.o.o. PULA, OIB 18232591782, Kolhiđanska ulica 4,52100 Pula</item>
      <item>Financijska agencija (FINA), OIB 85821130368, Ulica grada Vukovara 70,10000 Zagreb</item>
      <item>Vladislav Horvat, OIB 62407151527, Kolhiđanska Ulica 4,52100 Pula</item>
    </izvorni_sadrzaj>
    <derivirana_varijabla naziv="DomainObject.Predmet.SudioniciListAdressOIB_1">
      <item>V.M. PROJECTS j.d.o.o. PULA, OIB 18232591782, Kolhiđanska ulica 4,52100 Pula</item>
      <item>Financijska agencija (FINA), OIB 85821130368, Ulica grada Vukovara 70,10000 Zagreb</item>
      <item>Vladislav Horvat, OIB 62407151527, Kolhiđanska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18232591782</item>
      <item>, OIB 85821130368</item>
      <item>, OIB 62407151527</item>
    </izvorni_sadrzaj>
    <derivirana_varijabla naziv="DomainObject.Predmet.SudioniciListNazivOIB_1">
      <item>, OIB 18232591782</item>
      <item>, OIB 85821130368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2022.</izvorni_sadrzaj>
    <derivirana_varijabla naziv="DomainObject.Predmet.DatumPocetkaProcesa_1">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A5FB5-F988-42D9-980B-E50E57BB57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1421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2022-05-12T06:16:00Z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2022-05-13T11:19:00Z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St-135/2022-10 / Zapisnik - Ročište radi rasprave o uvjetima za otvaranje steč. post. (St-135-2022-10  v.m.projects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